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7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A3DC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8A45FC" w:rsidRPr="001A6664" w:rsidTr="00735CCA">
        <w:trPr>
          <w:trHeight w:val="102"/>
          <w:tblHeader/>
        </w:trPr>
        <w:tc>
          <w:tcPr>
            <w:tcW w:w="9497" w:type="dxa"/>
            <w:tcBorders>
              <w:bottom w:val="single" w:sz="4" w:space="0" w:color="auto"/>
            </w:tcBorders>
            <w:vAlign w:val="center"/>
          </w:tcPr>
          <w:p w:rsidR="008A45FC" w:rsidRPr="001A6664" w:rsidRDefault="008A45FC" w:rsidP="008A45F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A45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8A45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CB0FC6" w:rsidRPr="001A6664" w:rsidTr="00704C9C">
        <w:trPr>
          <w:trHeight w:val="430"/>
        </w:trPr>
        <w:tc>
          <w:tcPr>
            <w:tcW w:w="9497" w:type="dxa"/>
            <w:vAlign w:val="center"/>
          </w:tcPr>
          <w:p w:rsidR="00CB0FC6" w:rsidRPr="00CB0FC6" w:rsidRDefault="00704C9C" w:rsidP="00704C9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704C9C" w:rsidRPr="001A6664" w:rsidTr="00DE2E9F">
        <w:tc>
          <w:tcPr>
            <w:tcW w:w="9497" w:type="dxa"/>
          </w:tcPr>
          <w:p w:rsidR="00704C9C" w:rsidRDefault="00704C9C" w:rsidP="00704C9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818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704C9C" w:rsidRDefault="00704C9C" w:rsidP="00704C9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นายจักรพงษ์ กิจเปรมถาวร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818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704C9C" w:rsidRDefault="00704C9C" w:rsidP="00704C9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704C9C" w:rsidRPr="00704C9C" w:rsidRDefault="00704C9C" w:rsidP="00704C9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818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02-610-5461</w:t>
            </w:r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B85129" w:rsidRDefault="001A6664" w:rsidP="00B85129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="00B85129" w:rsidRPr="00B8512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B85129" w:rsidRPr="00B851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B85129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85129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F66D91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B8512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B851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</w:tcPr>
          <w:p w:rsidR="001A6664" w:rsidRPr="009A570F" w:rsidRDefault="001A6664" w:rsidP="009A570F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A6664" w:rsidRPr="001A6664" w:rsidTr="00122C9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122C9B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ของสำนักงานคณะกรรมการ</w:t>
                  </w:r>
                  <w:r w:rsidR="002079AC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การอุดมศึกษาภายในอาคารที่ทำการของส่วนราชการ  </w:t>
                  </w:r>
                </w:p>
                <w:p w:rsidR="001A6664" w:rsidRPr="001A6664" w:rsidRDefault="00B85129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A63CCF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br/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ของปีงบประมาณ 2561)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122C9B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1A6664" w:rsidRPr="001A6664" w:rsidRDefault="00B85129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1F11AD" w:rsidRDefault="00B85129" w:rsidP="00B8512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A6664" w:rsidRPr="001A6664" w:rsidRDefault="00B85129" w:rsidP="00B8512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8205BD" w:rsidRDefault="008205BD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A6664" w:rsidRPr="001A6664" w:rsidRDefault="001A6664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1A6664" w:rsidRPr="001A6664" w:rsidRDefault="001A6664" w:rsidP="001A6664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Pr="0044674D" w:rsidRDefault="001A6664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85129" w:rsidRPr="00803C3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803C3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จะวางหลักเกณฑ์เรียกค่าธรรมเนียมในการนั้นก็ได้ ในการนี้ให้คำนึงถึงการช่วยเหลือผู้มีรายได้น้อยประกอบด้วย 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คนต่างด้าวจะมีสิทธิตามมาตรานี้เพียงใดให้เป็นไปตามที่กำหนดโดยกฎกระทรวง</w:t>
            </w:r>
          </w:p>
          <w:p w:rsidR="00F66D91" w:rsidRPr="001A6664" w:rsidRDefault="00B85129" w:rsidP="004501F2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</w:t>
            </w:r>
            <w:r w:rsidR="008D49A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F66D91" w:rsidRPr="001A6664" w:rsidTr="000E052B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66D91" w:rsidRPr="001A6664" w:rsidTr="00FA630C">
              <w:trPr>
                <w:trHeight w:val="1129"/>
              </w:trPr>
              <w:tc>
                <w:tcPr>
                  <w:tcW w:w="4272" w:type="dxa"/>
                </w:tcPr>
                <w:p w:rsidR="00F66D91" w:rsidRPr="001A6664" w:rsidRDefault="001A6664" w:rsidP="000E052B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F66D91" w:rsidRPr="001A6664" w:rsidRDefault="00F3444B" w:rsidP="000E052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66D91" w:rsidRPr="001A6664" w:rsidRDefault="00310945" w:rsidP="000E052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993" w:type="dxa"/>
                </w:tcPr>
                <w:p w:rsidR="00F66D91" w:rsidRPr="001A6664" w:rsidRDefault="00310945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275" w:type="dxa"/>
                </w:tcPr>
                <w:p w:rsidR="00F66D91" w:rsidRPr="001A6664" w:rsidRDefault="00310945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</w:tcPr>
          <w:p w:rsidR="00F66D91" w:rsidRPr="001A6664" w:rsidRDefault="00F66D91" w:rsidP="001A666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186441" w:rsidRPr="00186441" w:rsidRDefault="00F66D91" w:rsidP="0018644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6441" w:rsidRPr="00186441">
              <w:rPr>
                <w:rFonts w:ascii="TH SarabunPSK" w:hAnsi="TH SarabunPSK" w:cs="TH SarabunPSK"/>
                <w:sz w:val="30"/>
                <w:szCs w:val="30"/>
                <w:cs/>
              </w:rPr>
              <w:t>- กลุ่มพัฒนาระบบบริหารมีมุมความรู้และ ข้อมูลข่าวสารของราชการ ตามกฎหมาย เพื่อให้เป็นไปตามเงื่อนไขและเจตนารมย์ของพระราชบัญญัติข้อมูลข่าวสารของราชการ พ.ศ. 2540 และมีความพร้อมด้านกายภาพ และมีการจัดข้อมูลข่าวสารของราชการให้ประชาชนเข้าตรวจดู</w:t>
            </w:r>
          </w:p>
          <w:p w:rsidR="00186441" w:rsidRPr="00186441" w:rsidRDefault="00186441" w:rsidP="0018644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6441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86441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มีการกำหนดผู้รับผิดชอบศูนย์ข้อมูลข่าวสารฯ 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</w:t>
            </w:r>
          </w:p>
          <w:p w:rsidR="00186441" w:rsidRPr="00186441" w:rsidRDefault="00186441" w:rsidP="0018644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6441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86441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-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 ได้รับงบประมาณและส่งผลกระทบต่อประชาชนและเป็นข้อมูลที่อยู่ในการครอบครอง 3 แผนงาน/โครงการ ในรูปแบบเอกสารและ/หรือ </w:t>
            </w:r>
            <w:r w:rsidRPr="00186441">
              <w:rPr>
                <w:rFonts w:ascii="TH SarabunPSK" w:hAnsi="TH SarabunPSK" w:cs="TH SarabunPSK"/>
                <w:sz w:val="30"/>
                <w:szCs w:val="30"/>
              </w:rPr>
              <w:t xml:space="preserve">Digital File </w:t>
            </w:r>
            <w:r w:rsidRPr="00186441">
              <w:rPr>
                <w:rFonts w:ascii="TH SarabunPSK" w:hAnsi="TH SarabunPSK" w:cs="TH SarabunPSK"/>
                <w:sz w:val="30"/>
                <w:szCs w:val="30"/>
                <w:cs/>
              </w:rPr>
              <w:t>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</w:p>
          <w:p w:rsidR="00F66D91" w:rsidRDefault="00186441" w:rsidP="0018644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6441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86441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- กลุ่มพัฒนาระบบบริหารมีการ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ได้รับงบประมาณและส่งผลกระทบต่อประชาชนและเป็นข้อมูลที่อยู่ในการครอบครองจำนวน 4 โครงการ ในรูปแบบเอกสารและ/หรือ </w:t>
            </w:r>
            <w:r w:rsidRPr="00186441">
              <w:rPr>
                <w:rFonts w:ascii="TH SarabunPSK" w:hAnsi="TH SarabunPSK" w:cs="TH SarabunPSK"/>
                <w:sz w:val="30"/>
                <w:szCs w:val="30"/>
              </w:rPr>
              <w:t xml:space="preserve">Digital File </w:t>
            </w:r>
            <w:r w:rsidRPr="001864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86441">
              <w:rPr>
                <w:rFonts w:ascii="TH SarabunPSK" w:hAnsi="TH SarabunPSK" w:cs="TH SarabunPSK"/>
                <w:sz w:val="30"/>
                <w:szCs w:val="30"/>
                <w:cs/>
              </w:rPr>
              <w:t>(ให้แล้วเสร็จภายในไตรมาสที่ 3 ของปีงบประมาณ 2561)</w:t>
            </w:r>
            <w:r w:rsidRPr="00186441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66D91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66D91"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310945" w:rsidRDefault="00310945" w:rsidP="0018644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5F355D" w:rsidRPr="001A6664" w:rsidRDefault="005F355D" w:rsidP="005F355D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8C318D">
        <w:trPr>
          <w:trHeight w:val="1134"/>
        </w:trPr>
        <w:tc>
          <w:tcPr>
            <w:tcW w:w="9497" w:type="dxa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8C318D">
        <w:trPr>
          <w:trHeight w:val="1134"/>
        </w:trPr>
        <w:tc>
          <w:tcPr>
            <w:tcW w:w="9497" w:type="dxa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F66D91" w:rsidRDefault="00F66D91" w:rsidP="00F3444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3444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="00862539" w:rsidRPr="0086253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เว็ปไซต์กลุ่มพัฒนาระบบบริหาร </w:t>
            </w:r>
            <w:r w:rsidR="00310945" w:rsidRPr="00987768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="00310945" w:rsidRPr="00987768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310945" w:rsidRPr="00987768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310945" w:rsidRPr="0098776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310945" w:rsidRPr="00987768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 w:rsidR="00310945" w:rsidRPr="0098776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310945" w:rsidRPr="00987768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="00310945" w:rsidRPr="0098776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310945" w:rsidRPr="00987768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="00310945" w:rsidRPr="00987768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310945" w:rsidRPr="00987768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="00310945" w:rsidRPr="00987768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310945" w:rsidRPr="00987768">
              <w:rPr>
                <w:rFonts w:ascii="TH SarabunPSK" w:hAnsi="TH SarabunPSK" w:cs="TH SarabunPSK"/>
                <w:sz w:val="30"/>
                <w:szCs w:val="30"/>
              </w:rPr>
              <w:t>development</w:t>
            </w:r>
          </w:p>
          <w:p w:rsidR="00310945" w:rsidRDefault="00310945" w:rsidP="00F3444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5F355D" w:rsidRPr="005F355D" w:rsidRDefault="005F355D" w:rsidP="005F355D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1A6664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1A6664" w:rsidSect="00DC2469">
      <w:headerReference w:type="default" r:id="rId8"/>
      <w:footerReference w:type="even" r:id="rId9"/>
      <w:pgSz w:w="11906" w:h="16838"/>
      <w:pgMar w:top="1345" w:right="1133" w:bottom="426" w:left="1276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198" w:rsidRDefault="004E3198">
      <w:r>
        <w:separator/>
      </w:r>
    </w:p>
  </w:endnote>
  <w:endnote w:type="continuationSeparator" w:id="0">
    <w:p w:rsidR="004E3198" w:rsidRDefault="004E3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198" w:rsidRDefault="004E3198">
      <w:r>
        <w:separator/>
      </w:r>
    </w:p>
  </w:footnote>
  <w:footnote w:type="continuationSeparator" w:id="0">
    <w:p w:rsidR="004E3198" w:rsidRDefault="004E3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E0E8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</w:t>
                            </w:r>
                            <w:r w:rsidR="00AB404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นาระบบบริหาร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6CA67" id="Group 1" o:spid="_x0000_s1026" style="position:absolute;left:0;text-align:left;margin-left:-28.6pt;margin-top:-13.6pt;width:498.7pt;height:36pt;z-index:251657216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E0E8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</w:t>
                      </w:r>
                      <w:r w:rsidR="00AB404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นาระบบบริหาร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5F1D70"/>
    <w:multiLevelType w:val="hybridMultilevel"/>
    <w:tmpl w:val="C9C2ADC6"/>
    <w:lvl w:ilvl="0" w:tplc="2EB88EAC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626C"/>
    <w:rsid w:val="000267E3"/>
    <w:rsid w:val="00031EAA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86441"/>
    <w:rsid w:val="00191381"/>
    <w:rsid w:val="00193015"/>
    <w:rsid w:val="00197A19"/>
    <w:rsid w:val="001A6664"/>
    <w:rsid w:val="001B140F"/>
    <w:rsid w:val="001B7B75"/>
    <w:rsid w:val="001C07B4"/>
    <w:rsid w:val="001C18FF"/>
    <w:rsid w:val="00203F79"/>
    <w:rsid w:val="0020626A"/>
    <w:rsid w:val="002079AC"/>
    <w:rsid w:val="00221B38"/>
    <w:rsid w:val="002462F5"/>
    <w:rsid w:val="002632AB"/>
    <w:rsid w:val="00266EF2"/>
    <w:rsid w:val="0026721A"/>
    <w:rsid w:val="00285D91"/>
    <w:rsid w:val="002B3C2E"/>
    <w:rsid w:val="002C15E5"/>
    <w:rsid w:val="002C78D1"/>
    <w:rsid w:val="002D147B"/>
    <w:rsid w:val="002D2958"/>
    <w:rsid w:val="002F054A"/>
    <w:rsid w:val="002F0A94"/>
    <w:rsid w:val="00310945"/>
    <w:rsid w:val="00312768"/>
    <w:rsid w:val="00334386"/>
    <w:rsid w:val="00356974"/>
    <w:rsid w:val="00370876"/>
    <w:rsid w:val="00382C09"/>
    <w:rsid w:val="00393025"/>
    <w:rsid w:val="003B7C5A"/>
    <w:rsid w:val="003C2C30"/>
    <w:rsid w:val="003C2DAC"/>
    <w:rsid w:val="003E0FCD"/>
    <w:rsid w:val="003E1BC4"/>
    <w:rsid w:val="003E4227"/>
    <w:rsid w:val="00403654"/>
    <w:rsid w:val="004236CC"/>
    <w:rsid w:val="00426790"/>
    <w:rsid w:val="0043284A"/>
    <w:rsid w:val="004333F9"/>
    <w:rsid w:val="00436A70"/>
    <w:rsid w:val="004501F2"/>
    <w:rsid w:val="004572D8"/>
    <w:rsid w:val="004640F2"/>
    <w:rsid w:val="00471910"/>
    <w:rsid w:val="00471B13"/>
    <w:rsid w:val="00481DC6"/>
    <w:rsid w:val="0048508C"/>
    <w:rsid w:val="00490606"/>
    <w:rsid w:val="00493FF9"/>
    <w:rsid w:val="004C22DA"/>
    <w:rsid w:val="004C3B2B"/>
    <w:rsid w:val="004D5A42"/>
    <w:rsid w:val="004E0E8F"/>
    <w:rsid w:val="004E296B"/>
    <w:rsid w:val="004E3198"/>
    <w:rsid w:val="005437F6"/>
    <w:rsid w:val="00546DE3"/>
    <w:rsid w:val="005725B6"/>
    <w:rsid w:val="0058298B"/>
    <w:rsid w:val="005B60E0"/>
    <w:rsid w:val="005B7119"/>
    <w:rsid w:val="005C1127"/>
    <w:rsid w:val="005C159C"/>
    <w:rsid w:val="005E3AF5"/>
    <w:rsid w:val="005F11F2"/>
    <w:rsid w:val="005F355D"/>
    <w:rsid w:val="0061749F"/>
    <w:rsid w:val="00637718"/>
    <w:rsid w:val="00642568"/>
    <w:rsid w:val="0066433E"/>
    <w:rsid w:val="00690952"/>
    <w:rsid w:val="006961B9"/>
    <w:rsid w:val="006B619E"/>
    <w:rsid w:val="006C4EA5"/>
    <w:rsid w:val="006F0B4F"/>
    <w:rsid w:val="006F1B42"/>
    <w:rsid w:val="00704C9C"/>
    <w:rsid w:val="00710AC9"/>
    <w:rsid w:val="007176B6"/>
    <w:rsid w:val="00735CCA"/>
    <w:rsid w:val="007415B9"/>
    <w:rsid w:val="00757110"/>
    <w:rsid w:val="00764DED"/>
    <w:rsid w:val="007706C4"/>
    <w:rsid w:val="0077529D"/>
    <w:rsid w:val="00782A94"/>
    <w:rsid w:val="007A3DC2"/>
    <w:rsid w:val="007A71CA"/>
    <w:rsid w:val="007C1513"/>
    <w:rsid w:val="007C58D2"/>
    <w:rsid w:val="007D6FA4"/>
    <w:rsid w:val="007E6D75"/>
    <w:rsid w:val="007F194B"/>
    <w:rsid w:val="00802C6A"/>
    <w:rsid w:val="00803C3D"/>
    <w:rsid w:val="00815B1B"/>
    <w:rsid w:val="008205BD"/>
    <w:rsid w:val="00827CB3"/>
    <w:rsid w:val="00856178"/>
    <w:rsid w:val="00862539"/>
    <w:rsid w:val="008770A4"/>
    <w:rsid w:val="0087746A"/>
    <w:rsid w:val="008775E0"/>
    <w:rsid w:val="00894447"/>
    <w:rsid w:val="008A45FC"/>
    <w:rsid w:val="008C318D"/>
    <w:rsid w:val="008D2976"/>
    <w:rsid w:val="008D49A6"/>
    <w:rsid w:val="008E45ED"/>
    <w:rsid w:val="008F2F4D"/>
    <w:rsid w:val="008F792A"/>
    <w:rsid w:val="00910253"/>
    <w:rsid w:val="009310A7"/>
    <w:rsid w:val="009332B8"/>
    <w:rsid w:val="009774B0"/>
    <w:rsid w:val="00987768"/>
    <w:rsid w:val="00991518"/>
    <w:rsid w:val="00993837"/>
    <w:rsid w:val="0099556A"/>
    <w:rsid w:val="009A0F3E"/>
    <w:rsid w:val="009A570F"/>
    <w:rsid w:val="009C6595"/>
    <w:rsid w:val="009D395D"/>
    <w:rsid w:val="00A047E3"/>
    <w:rsid w:val="00A13D2C"/>
    <w:rsid w:val="00A147BB"/>
    <w:rsid w:val="00A21B19"/>
    <w:rsid w:val="00A325E0"/>
    <w:rsid w:val="00A33930"/>
    <w:rsid w:val="00A541E6"/>
    <w:rsid w:val="00A54CD2"/>
    <w:rsid w:val="00A560E5"/>
    <w:rsid w:val="00A6475C"/>
    <w:rsid w:val="00A92186"/>
    <w:rsid w:val="00AB404F"/>
    <w:rsid w:val="00AB4406"/>
    <w:rsid w:val="00AB6FBE"/>
    <w:rsid w:val="00AF037B"/>
    <w:rsid w:val="00AF0624"/>
    <w:rsid w:val="00AF1D95"/>
    <w:rsid w:val="00B04EAA"/>
    <w:rsid w:val="00B1394C"/>
    <w:rsid w:val="00B76FCB"/>
    <w:rsid w:val="00B834C3"/>
    <w:rsid w:val="00B85129"/>
    <w:rsid w:val="00BA1A21"/>
    <w:rsid w:val="00BC5E9D"/>
    <w:rsid w:val="00BC746C"/>
    <w:rsid w:val="00C6134E"/>
    <w:rsid w:val="00C67D71"/>
    <w:rsid w:val="00C818E6"/>
    <w:rsid w:val="00CA7D77"/>
    <w:rsid w:val="00CB0FC6"/>
    <w:rsid w:val="00CD73AE"/>
    <w:rsid w:val="00CF0196"/>
    <w:rsid w:val="00CF3A4A"/>
    <w:rsid w:val="00CF62F6"/>
    <w:rsid w:val="00CF72D0"/>
    <w:rsid w:val="00D26B5D"/>
    <w:rsid w:val="00D43F4A"/>
    <w:rsid w:val="00D45272"/>
    <w:rsid w:val="00D849B7"/>
    <w:rsid w:val="00D917AC"/>
    <w:rsid w:val="00DA3363"/>
    <w:rsid w:val="00DB0089"/>
    <w:rsid w:val="00DC244A"/>
    <w:rsid w:val="00DC2469"/>
    <w:rsid w:val="00DD276F"/>
    <w:rsid w:val="00DE1A2C"/>
    <w:rsid w:val="00DE5095"/>
    <w:rsid w:val="00DF0979"/>
    <w:rsid w:val="00DF2CE3"/>
    <w:rsid w:val="00E13428"/>
    <w:rsid w:val="00E379B3"/>
    <w:rsid w:val="00E40020"/>
    <w:rsid w:val="00E70398"/>
    <w:rsid w:val="00E86E70"/>
    <w:rsid w:val="00E90593"/>
    <w:rsid w:val="00EC4F92"/>
    <w:rsid w:val="00ED6434"/>
    <w:rsid w:val="00EF10D4"/>
    <w:rsid w:val="00EF441F"/>
    <w:rsid w:val="00EF49EB"/>
    <w:rsid w:val="00F1013C"/>
    <w:rsid w:val="00F272C6"/>
    <w:rsid w:val="00F27EE1"/>
    <w:rsid w:val="00F3444B"/>
    <w:rsid w:val="00F6644D"/>
    <w:rsid w:val="00F66D91"/>
    <w:rsid w:val="00F70DC4"/>
    <w:rsid w:val="00F77139"/>
    <w:rsid w:val="00F800B7"/>
    <w:rsid w:val="00FA1144"/>
    <w:rsid w:val="00FA630C"/>
    <w:rsid w:val="00FB2183"/>
    <w:rsid w:val="00FD5F32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B5DE1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109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F9C60-C0E8-4E7B-BD61-0E45F243F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89</TotalTime>
  <Pages>5</Pages>
  <Words>1626</Words>
  <Characters>9271</Characters>
  <Application>Microsoft Office Word</Application>
  <DocSecurity>0</DocSecurity>
  <Lines>77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40</cp:revision>
  <cp:lastPrinted>2016-09-12T04:21:00Z</cp:lastPrinted>
  <dcterms:created xsi:type="dcterms:W3CDTF">2016-08-16T07:08:00Z</dcterms:created>
  <dcterms:modified xsi:type="dcterms:W3CDTF">2018-09-11T08:27:00Z</dcterms:modified>
</cp:coreProperties>
</file>